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B3" w:rsidRPr="003A141E" w:rsidRDefault="001346B3" w:rsidP="008334C5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  <w:lang w:eastAsia="ru-RU"/>
        </w:rPr>
        <w:tab/>
      </w:r>
      <w:r w:rsidRPr="003A141E">
        <w:rPr>
          <w:rFonts w:ascii="Times New Roman" w:hAnsi="Times New Roman"/>
          <w:b/>
          <w:sz w:val="24"/>
          <w:szCs w:val="24"/>
        </w:rPr>
        <w:t xml:space="preserve">Госавтоинспекция </w:t>
      </w:r>
      <w:r>
        <w:rPr>
          <w:rFonts w:ascii="Times New Roman" w:hAnsi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/>
          <w:b/>
          <w:sz w:val="24"/>
          <w:szCs w:val="24"/>
        </w:rPr>
        <w:t>:</w:t>
      </w:r>
    </w:p>
    <w:p w:rsidR="001346B3" w:rsidRDefault="001346B3" w:rsidP="007134F6">
      <w:pPr>
        <w:spacing w:after="0" w:line="240" w:lineRule="auto"/>
        <w:jc w:val="both"/>
        <w:rPr>
          <w:sz w:val="24"/>
        </w:rPr>
      </w:pPr>
      <w:r>
        <w:rPr>
          <w:sz w:val="24"/>
        </w:rPr>
        <w:tab/>
      </w:r>
    </w:p>
    <w:p w:rsidR="001346B3" w:rsidRDefault="001346B3" w:rsidP="008B13ED">
      <w:pPr>
        <w:pStyle w:val="NormalWeb"/>
        <w:jc w:val="center"/>
        <w:rPr>
          <w:sz w:val="32"/>
          <w:szCs w:val="32"/>
        </w:rPr>
      </w:pPr>
      <w:r w:rsidRPr="00FB586E">
        <w:rPr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ibdd" style="width:109.5pt;height:104.25pt;visibility:visible">
            <v:imagedata r:id="rId5" o:title=""/>
          </v:shape>
        </w:pict>
      </w:r>
    </w:p>
    <w:p w:rsidR="001346B3" w:rsidRDefault="001346B3" w:rsidP="00EE3B7B">
      <w:pPr>
        <w:pStyle w:val="NormalWeb"/>
        <w:spacing w:before="0" w:beforeAutospacing="0" w:after="0" w:afterAutospacing="0"/>
        <w:ind w:firstLine="708"/>
        <w:jc w:val="both"/>
      </w:pPr>
      <w:r>
        <w:t xml:space="preserve">Госавтоинспекция Ордынского района напоминает: для посещения регистрационного подразделения в удобное время (с учетом дней и времени приёма) и возможностью сэкономить при уплате госпошлины (скидка 30%), а также для проверки административных правонарушений в области дорожного движения и уплате административных штрафов, гражданам достаточно лишь </w:t>
      </w:r>
      <w:r w:rsidRPr="0054476A">
        <w:t>зареги</w:t>
      </w:r>
      <w:r>
        <w:t>стрироваться на едином портале Г</w:t>
      </w:r>
      <w:r w:rsidRPr="0054476A">
        <w:t xml:space="preserve">осударственных </w:t>
      </w:r>
      <w:r>
        <w:t>услуг (</w:t>
      </w:r>
      <w:r w:rsidRPr="0093046C">
        <w:rPr>
          <w:lang w:val="en-US"/>
        </w:rPr>
        <w:t>www</w:t>
      </w:r>
      <w:r w:rsidRPr="0093046C">
        <w:t>.</w:t>
      </w:r>
      <w:r w:rsidRPr="0093046C">
        <w:rPr>
          <w:lang w:val="en-US"/>
        </w:rPr>
        <w:t>gosuslugi</w:t>
      </w:r>
      <w:r w:rsidRPr="0093046C">
        <w:t>.</w:t>
      </w:r>
      <w:r w:rsidRPr="0093046C">
        <w:rPr>
          <w:lang w:val="en-US"/>
        </w:rPr>
        <w:t>ru</w:t>
      </w:r>
      <w:r>
        <w:t>). При создании учетной записи на портале необходимо внести установочные данные, СНИЛ, паспортные данные и подтвердить личность, обратившись в МФЦ, Пенсионный фонд, Почтовое отделение, а также в подразделение регистрации Госавтоинспекции.</w:t>
      </w:r>
    </w:p>
    <w:p w:rsidR="001346B3" w:rsidRDefault="001346B3" w:rsidP="00EE3B7B">
      <w:pPr>
        <w:pStyle w:val="NormalWeb"/>
        <w:spacing w:before="0" w:beforeAutospacing="0" w:after="0" w:afterAutospacing="0"/>
        <w:ind w:firstLine="708"/>
        <w:jc w:val="both"/>
      </w:pPr>
      <w:r>
        <w:t>Так, через данный портал Госуслуг можно выбрать интересующее Вас подразделении ГИБДД (например: 2 МОТН и РАМТС ГИБДД ГУ МВД России по Новосибирской области, дислокация р.п. Ордынское, ул. Горького, 1) на осуществление регистрационных действий транспортного средства и направить соответствующее заявление. После подтверждения из ГИБДД на оказание необходимой услуги, оплачиваете сформированную госпошлину за регистрационные действия с транспортным средством в меньшем размере и в указанное время прибываете в выбранное Вами подразделение Госавтоинспекции.</w:t>
      </w:r>
    </w:p>
    <w:p w:rsidR="001346B3" w:rsidRDefault="001346B3" w:rsidP="0062017C">
      <w:pPr>
        <w:pStyle w:val="NormalWeb"/>
        <w:spacing w:before="0" w:beforeAutospacing="0" w:after="0" w:afterAutospacing="0"/>
        <w:ind w:firstLine="708"/>
        <w:jc w:val="both"/>
      </w:pPr>
      <w:r>
        <w:t>Для получения уведомлений о назначенных Вам штрафов по линии ГИБДД, а также  проверки имеющихся административных штрафов в личном кабинете портала Госуслуг, необходимо заполнить сведения о транспортном средстве (государственный регистрационный знак и свидетельство о регистрации автомобиля) либо ФИО и номер водительского удостоверения. Также возможен поиск штрафов по номеру постановления (УИН). В случае наличия неуплаченных административных штрафов, их уплата возможна через данный портал.</w:t>
      </w:r>
    </w:p>
    <w:p w:rsidR="001346B3" w:rsidRDefault="001346B3" w:rsidP="00EE3B7B">
      <w:pPr>
        <w:pStyle w:val="NormalWeb"/>
        <w:spacing w:before="0" w:beforeAutospacing="0" w:after="0" w:afterAutospacing="0"/>
        <w:ind w:firstLine="708"/>
        <w:jc w:val="both"/>
        <w:rPr>
          <w:szCs w:val="28"/>
        </w:rPr>
      </w:pPr>
      <w:r>
        <w:rPr>
          <w:szCs w:val="28"/>
        </w:rPr>
        <w:t>Информацию об адресах и часах приема подразделений ГИБДД, а также другую полезную и интересующую информацию по линии безопасности дорожного движения, возможно получить на официальном интернет-сайте</w:t>
      </w:r>
      <w:r w:rsidRPr="0025214E">
        <w:rPr>
          <w:szCs w:val="28"/>
        </w:rPr>
        <w:t xml:space="preserve"> </w:t>
      </w:r>
      <w:r>
        <w:rPr>
          <w:szCs w:val="28"/>
        </w:rPr>
        <w:t>Госавтоинспекции</w:t>
      </w:r>
      <w:r w:rsidRPr="007F44FA">
        <w:rPr>
          <w:szCs w:val="28"/>
        </w:rPr>
        <w:t xml:space="preserve"> России </w:t>
      </w:r>
      <w:r>
        <w:rPr>
          <w:szCs w:val="28"/>
        </w:rPr>
        <w:t>(гибдд.рф).</w:t>
      </w:r>
    </w:p>
    <w:p w:rsidR="001346B3" w:rsidRDefault="001346B3" w:rsidP="00EE3B7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46B3" w:rsidRDefault="001346B3" w:rsidP="00EE3B7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" o:spid="_x0000_s1026" type="#_x0000_t75" style="position:absolute;left:0;text-align:left;margin-left:42.3pt;margin-top:55.35pt;width:321.55pt;height:227.25pt;z-index:-251658240;visibility:visible">
            <v:imagedata r:id="rId6" o:title=""/>
          </v:shape>
        </w:pict>
      </w:r>
      <w:r w:rsidRPr="00154937">
        <w:rPr>
          <w:rFonts w:ascii="Times New Roman" w:hAnsi="Times New Roman"/>
          <w:sz w:val="24"/>
          <w:szCs w:val="24"/>
        </w:rPr>
        <w:t>Начальник ОГИБДД МО МВД России «Ордынский»</w:t>
      </w:r>
      <w:r>
        <w:rPr>
          <w:rFonts w:ascii="Times New Roman" w:hAnsi="Times New Roman"/>
          <w:sz w:val="24"/>
          <w:szCs w:val="24"/>
        </w:rPr>
        <w:t xml:space="preserve"> Роман</w:t>
      </w:r>
      <w:r w:rsidRPr="00154937">
        <w:rPr>
          <w:rFonts w:ascii="Times New Roman" w:hAnsi="Times New Roman"/>
          <w:sz w:val="24"/>
          <w:szCs w:val="24"/>
        </w:rPr>
        <w:t xml:space="preserve"> </w:t>
      </w:r>
      <w:r w:rsidRPr="0062017C">
        <w:rPr>
          <w:rFonts w:ascii="Times New Roman" w:hAnsi="Times New Roman"/>
          <w:sz w:val="24"/>
          <w:szCs w:val="24"/>
        </w:rPr>
        <w:t>Мельников</w:t>
      </w:r>
      <w:r>
        <w:rPr>
          <w:rFonts w:ascii="Times New Roman" w:hAnsi="Times New Roman"/>
          <w:sz w:val="24"/>
          <w:szCs w:val="24"/>
        </w:rPr>
        <w:t>, с</w:t>
      </w:r>
      <w:r w:rsidRPr="0062017C">
        <w:rPr>
          <w:rFonts w:ascii="Times New Roman" w:hAnsi="Times New Roman"/>
          <w:sz w:val="24"/>
        </w:rPr>
        <w:t xml:space="preserve">тарший государственный инспектор 2 МОТН и РАМТС ГИБДД ГУ МВД России по Новосибирской области </w:t>
      </w:r>
      <w:r>
        <w:rPr>
          <w:rFonts w:ascii="Times New Roman" w:hAnsi="Times New Roman"/>
          <w:sz w:val="24"/>
        </w:rPr>
        <w:t xml:space="preserve">(на территории Ордынского района ) </w:t>
      </w:r>
      <w:r w:rsidRPr="0062017C">
        <w:rPr>
          <w:rFonts w:ascii="Times New Roman" w:hAnsi="Times New Roman"/>
          <w:sz w:val="24"/>
        </w:rPr>
        <w:t>Максим Елистратов</w:t>
      </w:r>
      <w:r>
        <w:rPr>
          <w:rFonts w:ascii="Times New Roman" w:hAnsi="Times New Roman"/>
          <w:sz w:val="24"/>
        </w:rPr>
        <w:t>.</w:t>
      </w:r>
    </w:p>
    <w:sectPr w:rsidR="001346B3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0B8E"/>
    <w:rsid w:val="0001082D"/>
    <w:rsid w:val="000C28D3"/>
    <w:rsid w:val="00102A86"/>
    <w:rsid w:val="00115CA1"/>
    <w:rsid w:val="00126535"/>
    <w:rsid w:val="001346B3"/>
    <w:rsid w:val="001464F1"/>
    <w:rsid w:val="00154937"/>
    <w:rsid w:val="001572A4"/>
    <w:rsid w:val="0017376A"/>
    <w:rsid w:val="001A13B5"/>
    <w:rsid w:val="001A2C44"/>
    <w:rsid w:val="00206028"/>
    <w:rsid w:val="00223B5B"/>
    <w:rsid w:val="002317A8"/>
    <w:rsid w:val="00234F9C"/>
    <w:rsid w:val="0025214E"/>
    <w:rsid w:val="00256EA7"/>
    <w:rsid w:val="00260B8E"/>
    <w:rsid w:val="002A4D93"/>
    <w:rsid w:val="002B2CAC"/>
    <w:rsid w:val="002E1A46"/>
    <w:rsid w:val="002F781E"/>
    <w:rsid w:val="00353AD4"/>
    <w:rsid w:val="003A141E"/>
    <w:rsid w:val="003B2097"/>
    <w:rsid w:val="003E4E14"/>
    <w:rsid w:val="00410D03"/>
    <w:rsid w:val="00492AC3"/>
    <w:rsid w:val="004A2C26"/>
    <w:rsid w:val="004B7E73"/>
    <w:rsid w:val="004C5854"/>
    <w:rsid w:val="0054476A"/>
    <w:rsid w:val="005759B7"/>
    <w:rsid w:val="005C7A7D"/>
    <w:rsid w:val="005F2BE9"/>
    <w:rsid w:val="00607460"/>
    <w:rsid w:val="006121B2"/>
    <w:rsid w:val="0062017C"/>
    <w:rsid w:val="00654993"/>
    <w:rsid w:val="006A5518"/>
    <w:rsid w:val="006B0B97"/>
    <w:rsid w:val="006E4A06"/>
    <w:rsid w:val="007134F6"/>
    <w:rsid w:val="00720655"/>
    <w:rsid w:val="0079214D"/>
    <w:rsid w:val="007A7308"/>
    <w:rsid w:val="007B4BF0"/>
    <w:rsid w:val="007D1939"/>
    <w:rsid w:val="007D7ADA"/>
    <w:rsid w:val="007F44FA"/>
    <w:rsid w:val="00806CFA"/>
    <w:rsid w:val="008334C5"/>
    <w:rsid w:val="00854582"/>
    <w:rsid w:val="008678C8"/>
    <w:rsid w:val="00883815"/>
    <w:rsid w:val="008B13ED"/>
    <w:rsid w:val="0093046C"/>
    <w:rsid w:val="009724A6"/>
    <w:rsid w:val="009778E5"/>
    <w:rsid w:val="00A112D0"/>
    <w:rsid w:val="00A65036"/>
    <w:rsid w:val="00AC0294"/>
    <w:rsid w:val="00AC2A07"/>
    <w:rsid w:val="00AF2064"/>
    <w:rsid w:val="00B228A4"/>
    <w:rsid w:val="00B64F10"/>
    <w:rsid w:val="00B67A6F"/>
    <w:rsid w:val="00BE1082"/>
    <w:rsid w:val="00BF338A"/>
    <w:rsid w:val="00BF79C0"/>
    <w:rsid w:val="00C041DE"/>
    <w:rsid w:val="00C20B89"/>
    <w:rsid w:val="00C62C52"/>
    <w:rsid w:val="00C82750"/>
    <w:rsid w:val="00D2619A"/>
    <w:rsid w:val="00DD181D"/>
    <w:rsid w:val="00E12F53"/>
    <w:rsid w:val="00E1510A"/>
    <w:rsid w:val="00E311C6"/>
    <w:rsid w:val="00E50F17"/>
    <w:rsid w:val="00E57FA3"/>
    <w:rsid w:val="00E76BF2"/>
    <w:rsid w:val="00E835CE"/>
    <w:rsid w:val="00E8413B"/>
    <w:rsid w:val="00EA0191"/>
    <w:rsid w:val="00ED05FB"/>
    <w:rsid w:val="00EE11E4"/>
    <w:rsid w:val="00EE3918"/>
    <w:rsid w:val="00EE3B7B"/>
    <w:rsid w:val="00F02523"/>
    <w:rsid w:val="00F324FA"/>
    <w:rsid w:val="00F91190"/>
    <w:rsid w:val="00FB586E"/>
    <w:rsid w:val="00FF7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13E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B2C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9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9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326</Words>
  <Characters>1862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Сельсовет</cp:lastModifiedBy>
  <cp:revision>2</cp:revision>
  <cp:lastPrinted>2018-12-03T03:08:00Z</cp:lastPrinted>
  <dcterms:created xsi:type="dcterms:W3CDTF">2019-02-14T08:10:00Z</dcterms:created>
  <dcterms:modified xsi:type="dcterms:W3CDTF">2019-02-14T08:10:00Z</dcterms:modified>
</cp:coreProperties>
</file>